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F946C0">
        <w:rPr>
          <w:rFonts w:ascii="TH SarabunPSK" w:hAnsi="TH SarabunPSK" w:cs="TH SarabunPSK" w:hint="cs"/>
          <w:b/>
          <w:bCs/>
          <w:sz w:val="30"/>
          <w:szCs w:val="30"/>
          <w:cs/>
        </w:rPr>
        <w:t>15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C239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C239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C2398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946C0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BE8BD-A2FA-4D84-A14E-39C7A25A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2018-12-26T02:43:00Z</dcterms:modified>
</cp:coreProperties>
</file>